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:rsidTr="009D4112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:rsidR="00D569F8" w:rsidRPr="00A94106" w:rsidRDefault="00D93079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bookmarkStart w:id="0" w:name="_GoBack"/>
            <w:bookmarkEnd w:id="0"/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600043DA" wp14:editId="0537FA29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:</w:t>
            </w:r>
          </w:p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  <w:p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:rsidTr="005C2347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.: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2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3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4"/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gramStart"/>
            <w:r w:rsidRPr="00A94106">
              <w:rPr>
                <w:rFonts w:ascii="Myriad Pro" w:hAnsi="Myriad Pro"/>
                <w:sz w:val="18"/>
              </w:rPr>
              <w:t>Navn  -</w:t>
            </w:r>
            <w:proofErr w:type="gramEnd"/>
            <w:r w:rsidRPr="00A94106">
              <w:rPr>
                <w:rFonts w:ascii="Myriad Pro" w:hAnsi="Myriad Pro"/>
                <w:sz w:val="18"/>
              </w:rPr>
              <w:t xml:space="preserve"> stilling/grad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spellStart"/>
            <w:r w:rsidRPr="00A94106">
              <w:rPr>
                <w:rFonts w:ascii="Myriad Pro" w:hAnsi="Myriad Pro"/>
                <w:sz w:val="18"/>
              </w:rPr>
              <w:t>Kontraktpartene</w:t>
            </w:r>
            <w:proofErr w:type="spellEnd"/>
            <w:r w:rsidRPr="00A94106">
              <w:rPr>
                <w:rFonts w:ascii="Myriad Pro" w:hAnsi="Myriad Pro"/>
                <w:sz w:val="18"/>
              </w:rPr>
              <w:t xml:space="preserve">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:rsidR="005D3C06" w:rsidRPr="00A94106" w:rsidRDefault="005D3C06" w:rsidP="006B394C">
            <w:pPr>
              <w:tabs>
                <w:tab w:val="left" w:pos="6261"/>
              </w:tabs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11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054" w:rsidRDefault="008B7054">
      <w:r>
        <w:separator/>
      </w:r>
    </w:p>
  </w:endnote>
  <w:endnote w:type="continuationSeparator" w:id="0">
    <w:p w:rsidR="008B7054" w:rsidRDefault="008B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054" w:rsidRDefault="008B7054">
      <w:r>
        <w:separator/>
      </w:r>
    </w:p>
  </w:footnote>
  <w:footnote w:type="continuationSeparator" w:id="0">
    <w:p w:rsidR="008B7054" w:rsidRDefault="008B7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25"/>
    <w:rsid w:val="0005689F"/>
    <w:rsid w:val="00127C3F"/>
    <w:rsid w:val="00221A6D"/>
    <w:rsid w:val="002F5225"/>
    <w:rsid w:val="00316CF5"/>
    <w:rsid w:val="0032660F"/>
    <w:rsid w:val="00345C76"/>
    <w:rsid w:val="00370846"/>
    <w:rsid w:val="003C7C51"/>
    <w:rsid w:val="003F4BE0"/>
    <w:rsid w:val="00484178"/>
    <w:rsid w:val="004B2CAC"/>
    <w:rsid w:val="00517345"/>
    <w:rsid w:val="005C2347"/>
    <w:rsid w:val="005D3C06"/>
    <w:rsid w:val="006B394C"/>
    <w:rsid w:val="00723BCA"/>
    <w:rsid w:val="007703DB"/>
    <w:rsid w:val="00835EB0"/>
    <w:rsid w:val="00857B31"/>
    <w:rsid w:val="008B7054"/>
    <w:rsid w:val="00990CC4"/>
    <w:rsid w:val="009D4112"/>
    <w:rsid w:val="00A16234"/>
    <w:rsid w:val="00A94106"/>
    <w:rsid w:val="00AD1FDF"/>
    <w:rsid w:val="00B06B95"/>
    <w:rsid w:val="00B25C83"/>
    <w:rsid w:val="00B85BAD"/>
    <w:rsid w:val="00BA76FF"/>
    <w:rsid w:val="00BC305D"/>
    <w:rsid w:val="00BC7D00"/>
    <w:rsid w:val="00C03BC0"/>
    <w:rsid w:val="00C744C8"/>
    <w:rsid w:val="00C840AB"/>
    <w:rsid w:val="00D569F8"/>
    <w:rsid w:val="00D73BA7"/>
    <w:rsid w:val="00D93079"/>
    <w:rsid w:val="00EB0022"/>
    <w:rsid w:val="00F36458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FMA-STA-MAL-062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6" ma:contentTypeDescription="" ma:contentTypeScope="" ma:versionID="6a67d40ad7807ec32ef98fb20b84a76a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916bb0f2d3e6301fdece42620d4fb955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84344-73D9-4929-941E-9C926E602F2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sharepoint/v4"/>
    <ds:schemaRef ds:uri="e5e56184-275f-495f-a56f-8fdf09bcc35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dd00ab93-0e18-411d-b15d-2f87675ae7e8"/>
    <ds:schemaRef ds:uri="4c0a4739-058c-4a6b-9871-4ea836128b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23EDE04-C121-4297-8DB5-FE8FC7C58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95C08-F0FB-4F3B-8113-7612A49DA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1</TotalTime>
  <Pages>1</Pages>
  <Words>298</Words>
  <Characters>1585</Characters>
  <Application>Microsoft Office Word</Application>
  <DocSecurity>4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Endringsavtale</vt:lpstr>
    </vt:vector>
  </TitlesOfParts>
  <Company>Forsvaret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Endringsavtale</dc:title>
  <dc:creator>RuneHoksrød</dc:creator>
  <cp:lastModifiedBy>Skoglund, Ole Jan</cp:lastModifiedBy>
  <cp:revision>2</cp:revision>
  <cp:lastPrinted>2014-03-25T08:36:00Z</cp:lastPrinted>
  <dcterms:created xsi:type="dcterms:W3CDTF">2019-11-05T14:32:00Z</dcterms:created>
  <dcterms:modified xsi:type="dcterms:W3CDTF">2019-11-05T14:32:00Z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243600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